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AABD7F" w14:textId="77777777" w:rsidR="008206FC" w:rsidRDefault="008206FC" w:rsidP="334DFFC7">
      <w:pPr>
        <w:tabs>
          <w:tab w:val="left" w:pos="993"/>
          <w:tab w:val="left" w:pos="1134"/>
        </w:tabs>
        <w:rPr>
          <w:rFonts w:cs="Arial"/>
        </w:rPr>
      </w:pPr>
    </w:p>
    <w:p w14:paraId="7A4047C8" w14:textId="0CA26285" w:rsidR="00EB59CF" w:rsidRPr="00241F04" w:rsidRDefault="00EB59CF" w:rsidP="334DFFC7">
      <w:pPr>
        <w:tabs>
          <w:tab w:val="left" w:pos="993"/>
          <w:tab w:val="left" w:pos="1134"/>
        </w:tabs>
        <w:rPr>
          <w:rFonts w:cs="Arial"/>
          <w:i/>
          <w:iCs/>
        </w:rPr>
      </w:pPr>
      <w:r w:rsidRPr="334DFFC7">
        <w:rPr>
          <w:rFonts w:cs="Arial"/>
        </w:rPr>
        <w:t>Številka:</w:t>
      </w:r>
      <w:r w:rsidR="00070168">
        <w:rPr>
          <w:rFonts w:cs="Arial"/>
        </w:rPr>
        <w:t xml:space="preserve"> 4302-0173/2023-2</w:t>
      </w:r>
      <w:r w:rsidRPr="334DFFC7">
        <w:rPr>
          <w:rFonts w:cs="Arial"/>
        </w:rPr>
        <w:t xml:space="preserve"> </w:t>
      </w:r>
    </w:p>
    <w:p w14:paraId="6D09CE74" w14:textId="63BC4FE5" w:rsidR="0B74ED47" w:rsidRDefault="0B74ED47" w:rsidP="334DFFC7">
      <w:pPr>
        <w:tabs>
          <w:tab w:val="left" w:pos="993"/>
          <w:tab w:val="left" w:pos="1134"/>
        </w:tabs>
      </w:pPr>
      <w:r w:rsidRPr="334DFFC7">
        <w:rPr>
          <w:rFonts w:cs="Arial"/>
        </w:rPr>
        <w:t>JN</w:t>
      </w:r>
      <w:r w:rsidR="00E84C5E">
        <w:rPr>
          <w:rFonts w:cs="Arial"/>
        </w:rPr>
        <w:t xml:space="preserve"> BR</w:t>
      </w:r>
      <w:r w:rsidRPr="334DFFC7">
        <w:rPr>
          <w:rFonts w:cs="Arial"/>
        </w:rPr>
        <w:t>:</w:t>
      </w:r>
      <w:r w:rsidR="00070168">
        <w:rPr>
          <w:rFonts w:cs="Arial"/>
        </w:rPr>
        <w:t xml:space="preserve"> 2023-308</w:t>
      </w: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690C672D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 xml:space="preserve">ooblaščam naročnika Zavod Republike Slovenije za blagovne rezerve, Dunajska cesta 106, 1000 Ljubljana, da lahko za namene objavljenega javnega naročila na portalu javnih naročil </w:t>
      </w:r>
      <w:r w:rsidR="002F0736">
        <w:rPr>
          <w:rFonts w:cs="Arial"/>
        </w:rPr>
        <w:t xml:space="preserve">in v Uradnem listu EU, </w:t>
      </w:r>
      <w:r w:rsidR="000D1EDF" w:rsidRPr="000D1EDF">
        <w:rPr>
          <w:rFonts w:cs="Arial"/>
        </w:rPr>
        <w:t>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  <w:bookmarkStart w:id="0" w:name="_GoBack"/>
      <w:bookmarkEnd w:id="0"/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2D744E7D" w14:textId="77777777" w:rsidR="00C76269" w:rsidRPr="008318D9" w:rsidRDefault="00C76269" w:rsidP="00C76269">
      <w:pPr>
        <w:jc w:val="both"/>
        <w:rPr>
          <w:rFonts w:cs="Arial"/>
          <w:i/>
        </w:rPr>
      </w:pPr>
      <w:r>
        <w:rPr>
          <w:rFonts w:cs="Arial"/>
          <w:i/>
        </w:rPr>
        <w:t>V primeru poziva naročnika, morajo obrazec predložiti</w:t>
      </w:r>
      <w:r w:rsidRPr="008318D9">
        <w:rPr>
          <w:rFonts w:cs="Arial"/>
          <w:i/>
        </w:rPr>
        <w:t xml:space="preserve"> zakoniti zastopniki vsakega izmed sodelujočih podjetij, zato se ga razmnoži.</w:t>
      </w:r>
    </w:p>
    <w:p w14:paraId="133C2AAF" w14:textId="180C5DB9" w:rsidR="000D1EDF" w:rsidRPr="008318D9" w:rsidRDefault="000D1EDF" w:rsidP="00C76269">
      <w:pPr>
        <w:jc w:val="both"/>
        <w:rPr>
          <w:rFonts w:cs="Arial"/>
          <w:i/>
        </w:rPr>
      </w:pP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50A2D" w14:textId="77777777" w:rsidR="006F16B2" w:rsidRDefault="006F16B2">
      <w:r>
        <w:separator/>
      </w:r>
    </w:p>
  </w:endnote>
  <w:endnote w:type="continuationSeparator" w:id="0">
    <w:p w14:paraId="007178A9" w14:textId="77777777" w:rsidR="006F16B2" w:rsidRDefault="006F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A135CD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7626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7626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401A6A" w14:textId="77777777" w:rsidR="006F16B2" w:rsidRDefault="006F16B2">
      <w:r>
        <w:separator/>
      </w:r>
    </w:p>
  </w:footnote>
  <w:footnote w:type="continuationSeparator" w:id="0">
    <w:p w14:paraId="0690E022" w14:textId="77777777" w:rsidR="006F16B2" w:rsidRDefault="006F1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3C219B78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A75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0168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16B2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76269"/>
    <w:rsid w:val="00C82B34"/>
    <w:rsid w:val="00C9531D"/>
    <w:rsid w:val="00C97729"/>
    <w:rsid w:val="00CA0755"/>
    <w:rsid w:val="00CB008E"/>
    <w:rsid w:val="00CB0D95"/>
    <w:rsid w:val="00CB11D5"/>
    <w:rsid w:val="00CB35C2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781AB-C3FE-45A6-8E4B-4C3CC7889E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37D7CBA0-8E4D-481B-ABBA-936CC353D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165</Words>
  <Characters>947</Characters>
  <Application>Microsoft Office Word</Application>
  <DocSecurity>0</DocSecurity>
  <Lines>7</Lines>
  <Paragraphs>2</Paragraphs>
  <ScaleCrop>false</ScaleCrop>
  <Company>ZRSBR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23</cp:revision>
  <cp:lastPrinted>2016-06-20T06:30:00Z</cp:lastPrinted>
  <dcterms:created xsi:type="dcterms:W3CDTF">2018-07-24T11:48:00Z</dcterms:created>
  <dcterms:modified xsi:type="dcterms:W3CDTF">2023-08-29T13:13:00Z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